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31456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636"/>
      </w:tblGrid>
      <w:tr w:rsidR="00830C3B" w:rsidRPr="0091260B" w:rsidTr="00973D09">
        <w:trPr>
          <w:trHeight w:val="1039"/>
        </w:trPr>
        <w:tc>
          <w:tcPr>
            <w:tcW w:w="5636" w:type="dxa"/>
          </w:tcPr>
          <w:p w:rsidR="00830C3B" w:rsidRPr="0091260B" w:rsidRDefault="00DE6383" w:rsidP="005E51E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6C04FB">
              <w:t>Курулюку</w:t>
            </w:r>
            <w:proofErr w:type="spellEnd"/>
            <w:r w:rsidR="006C04FB">
              <w:t xml:space="preserve"> А. А., </w:t>
            </w:r>
            <w:proofErr w:type="spellStart"/>
            <w:r w:rsidR="006C04FB">
              <w:t>Крючкову</w:t>
            </w:r>
            <w:proofErr w:type="spellEnd"/>
            <w:r w:rsidR="006C04FB">
              <w:t xml:space="preserve"> В. И.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6C04FB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6C04FB">
              <w:rPr>
                <w:color w:val="000000" w:themeColor="text1"/>
              </w:rPr>
              <w:t>ов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6C04FB" w:rsidRDefault="00D25713" w:rsidP="006C04FB">
      <w:pPr>
        <w:autoSpaceDE w:val="0"/>
        <w:adjustRightInd w:val="0"/>
        <w:ind w:firstLine="720"/>
        <w:jc w:val="both"/>
        <w:outlineLvl w:val="0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6C04FB">
        <w:t>Курулюку</w:t>
      </w:r>
      <w:proofErr w:type="spellEnd"/>
      <w:r w:rsidR="006C04FB">
        <w:t xml:space="preserve"> А. А., </w:t>
      </w:r>
      <w:proofErr w:type="spellStart"/>
      <w:r w:rsidR="006C04FB">
        <w:t>Крючкову</w:t>
      </w:r>
      <w:proofErr w:type="spellEnd"/>
      <w:r w:rsidR="006C04FB">
        <w:t xml:space="preserve"> В. И. разрешение:</w:t>
      </w:r>
    </w:p>
    <w:p w:rsidR="006C04FB" w:rsidRDefault="006C04FB" w:rsidP="006C04FB">
      <w:pPr>
        <w:autoSpaceDE w:val="0"/>
        <w:adjustRightInd w:val="0"/>
        <w:ind w:firstLine="720"/>
        <w:jc w:val="both"/>
        <w:outlineLvl w:val="0"/>
        <w:rPr>
          <w:spacing w:val="1"/>
        </w:rPr>
      </w:pPr>
      <w:r>
        <w:t xml:space="preserve"> </w:t>
      </w:r>
      <w:r w:rsidRPr="001309F9">
        <w:t xml:space="preserve">на условно разрешенный вид использования </w:t>
      </w:r>
      <w:r w:rsidRPr="009112FE">
        <w:t>земельного участка в границах территории кадастрового квартала</w:t>
      </w:r>
      <w:r w:rsidRPr="001309F9">
        <w:t xml:space="preserve"> </w:t>
      </w:r>
      <w:r>
        <w:t>54:35:063345 площадью 291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индивидуальный жилой дом, по адресу: </w:t>
      </w:r>
      <w:proofErr w:type="gramStart"/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улица Осипенко, дом 20 </w:t>
      </w:r>
      <w:r w:rsidRPr="002A1933">
        <w:t>(зона застройки индивидуальными жилыми домами (Ж-6))</w:t>
      </w:r>
      <w:r>
        <w:t xml:space="preserve"> – </w:t>
      </w:r>
      <w:r w:rsidRPr="00780719">
        <w:t>«</w:t>
      </w:r>
      <w:r w:rsidRPr="00183BC6">
        <w:rPr>
          <w:spacing w:val="1"/>
        </w:rPr>
        <w:t>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  <w:proofErr w:type="gramEnd"/>
    </w:p>
    <w:p w:rsidR="006C04FB" w:rsidRDefault="006C04FB" w:rsidP="006C04FB">
      <w:pPr>
        <w:autoSpaceDE w:val="0"/>
        <w:adjustRightInd w:val="0"/>
        <w:ind w:firstLine="720"/>
        <w:jc w:val="both"/>
        <w:outlineLvl w:val="0"/>
        <w:rPr>
          <w:spacing w:val="1"/>
        </w:rPr>
      </w:pPr>
      <w:r w:rsidRPr="001309F9">
        <w:t xml:space="preserve">на условно разрешенный вид использования </w:t>
      </w:r>
      <w:r w:rsidRPr="009112FE">
        <w:t>земельного участка в границах территории кадастрового квартала</w:t>
      </w:r>
      <w:r w:rsidRPr="001309F9">
        <w:t xml:space="preserve"> </w:t>
      </w:r>
      <w:r>
        <w:t>54:35:063345 площадью 237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индивидуальный жилой дом, по адресу: </w:t>
      </w:r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улица Осипенко, дом 20 </w:t>
      </w:r>
      <w:r w:rsidRPr="002A1933">
        <w:t>(зона застройки индивидуальными жилыми домами (Ж-6))</w:t>
      </w:r>
      <w:r>
        <w:t xml:space="preserve"> – </w:t>
      </w:r>
      <w:r w:rsidRPr="00780719">
        <w:t>«</w:t>
      </w:r>
      <w:r w:rsidRPr="00183BC6">
        <w:rPr>
          <w:spacing w:val="1"/>
        </w:rPr>
        <w:t>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».</w:t>
      </w:r>
    </w:p>
    <w:p w:rsidR="00FE2272" w:rsidRPr="0091260B" w:rsidRDefault="00645674" w:rsidP="001507B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31456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6C04FB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7B3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2338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1456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1CB6"/>
    <w:rsid w:val="005D22A4"/>
    <w:rsid w:val="005D42EC"/>
    <w:rsid w:val="005D7271"/>
    <w:rsid w:val="005D7B18"/>
    <w:rsid w:val="005E0892"/>
    <w:rsid w:val="005E51E5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6F6"/>
    <w:rsid w:val="006B3D23"/>
    <w:rsid w:val="006C04FB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441A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E7025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3D09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3121B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19D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10444-64CE-46F3-BD97-3A9420A1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81</TotalTime>
  <Pages>1</Pages>
  <Words>273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70</cp:revision>
  <cp:lastPrinted>2020-02-25T03:17:00Z</cp:lastPrinted>
  <dcterms:created xsi:type="dcterms:W3CDTF">2023-05-10T04:37:00Z</dcterms:created>
  <dcterms:modified xsi:type="dcterms:W3CDTF">2026-01-27T08:26:00Z</dcterms:modified>
</cp:coreProperties>
</file>